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3438E98" w:rsidR="000D24FD" w:rsidRPr="000D24FD" w:rsidRDefault="000D24FD" w:rsidP="00527343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527343" w:rsidRPr="00527343">
        <w:rPr>
          <w:rFonts w:cstheme="minorHAnsi"/>
          <w:lang w:eastAsia="pl-PL"/>
        </w:rPr>
        <w:t>POST/DYS/OW/GZ/01299/2026</w:t>
      </w:r>
      <w:r w:rsidR="00527343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527343" w:rsidRPr="00527343">
        <w:rPr>
          <w:rFonts w:cstheme="minorHAnsi"/>
          <w:lang w:eastAsia="pl-PL"/>
        </w:rPr>
        <w:t>Wykonanie robót budowlano-montażowych w zakresie budowy stacji transformatorowej</w:t>
      </w:r>
      <w:r w:rsidR="00527343">
        <w:rPr>
          <w:rFonts w:cstheme="minorHAnsi"/>
          <w:lang w:eastAsia="pl-PL"/>
        </w:rPr>
        <w:t xml:space="preserve"> </w:t>
      </w:r>
      <w:r w:rsidR="00527343" w:rsidRPr="00527343">
        <w:rPr>
          <w:rFonts w:cstheme="minorHAnsi"/>
          <w:lang w:eastAsia="pl-PL"/>
        </w:rPr>
        <w:t xml:space="preserve">15/0,4kV, linii kablowej SN oraz </w:t>
      </w:r>
      <w:proofErr w:type="spellStart"/>
      <w:r w:rsidR="00527343" w:rsidRPr="00527343">
        <w:rPr>
          <w:rFonts w:cstheme="minorHAnsi"/>
          <w:lang w:eastAsia="pl-PL"/>
        </w:rPr>
        <w:t>nN</w:t>
      </w:r>
      <w:proofErr w:type="spellEnd"/>
      <w:r w:rsidR="00527343" w:rsidRPr="00527343">
        <w:rPr>
          <w:rFonts w:cstheme="minorHAnsi"/>
          <w:lang w:eastAsia="pl-PL"/>
        </w:rPr>
        <w:t xml:space="preserve"> w m. </w:t>
      </w:r>
      <w:proofErr w:type="spellStart"/>
      <w:r w:rsidR="00527343" w:rsidRPr="00527343">
        <w:rPr>
          <w:rFonts w:cstheme="minorHAnsi"/>
          <w:lang w:eastAsia="pl-PL"/>
        </w:rPr>
        <w:t>Lisikierz</w:t>
      </w:r>
      <w:proofErr w:type="spellEnd"/>
      <w:r w:rsidR="00527343" w:rsidRPr="00527343">
        <w:rPr>
          <w:rFonts w:cstheme="minorHAnsi"/>
          <w:lang w:eastAsia="pl-PL"/>
        </w:rPr>
        <w:t>, Grudź, Błażków, gm. Wola Mysłowska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862ED8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862ED8" w:rsidRPr="00862ED8">
        <w:rPr>
          <w:rFonts w:cstheme="minorHAnsi"/>
        </w:rPr>
        <w:t>roboty budowlane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4F48E410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  <w:r w:rsidR="00FD2C1A">
              <w:rPr>
                <w:rFonts w:cstheme="minorHAnsi"/>
              </w:rPr>
              <w:t>/ numer umowy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C470DC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FD2C1A">
              <w:rPr>
                <w:rFonts w:cstheme="minorHAnsi"/>
              </w:rPr>
              <w:t xml:space="preserve">robót budowlanych 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9A7EE6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9A7EE6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A7EE6" w:rsidRPr="000D24FD" w14:paraId="4D8E7FEE" w14:textId="77777777" w:rsidTr="009A7EE6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53C" w14:textId="77777777" w:rsidR="009A7EE6" w:rsidRPr="000D24FD" w:rsidRDefault="009A7EE6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CAFE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5734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310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F075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1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A7EE6" w:rsidRPr="000D24FD" w14:paraId="548338F3" w14:textId="77777777" w:rsidTr="009A7EE6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8AB8" w14:textId="77777777" w:rsidR="009A7EE6" w:rsidRPr="000D24FD" w:rsidRDefault="009A7EE6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A7DC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75DE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A26A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B09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30C2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6678A13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DB4279" w14:textId="77777777" w:rsidR="00527343" w:rsidRPr="00527343" w:rsidRDefault="00527343" w:rsidP="0052734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922094" w14:textId="77777777" w:rsidR="00527343" w:rsidRPr="00527343" w:rsidRDefault="00527343" w:rsidP="0052734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budowlano-montażowych w zakresie budowy stacji transformatorowej</w:t>
          </w:r>
        </w:p>
        <w:p w14:paraId="5FF8BB16" w14:textId="77777777" w:rsidR="00527343" w:rsidRPr="00527343" w:rsidRDefault="00527343" w:rsidP="0052734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15/0,4kV, linii kablowej SN oraz </w:t>
          </w:r>
          <w:proofErr w:type="spellStart"/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 m. </w:t>
          </w:r>
          <w:proofErr w:type="spellStart"/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>Lisikierz</w:t>
          </w:r>
          <w:proofErr w:type="spellEnd"/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>, Grudź, Błażków, gm. Wola Mysłowska.</w:t>
          </w:r>
        </w:p>
        <w:p w14:paraId="5205B493" w14:textId="642E156E" w:rsidR="00347E8D" w:rsidRPr="006B2C28" w:rsidRDefault="00527343" w:rsidP="0052734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27343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POST/DYS/OW/GZ/01299/2026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02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24AE3"/>
    <w:rsid w:val="0024291C"/>
    <w:rsid w:val="00257F22"/>
    <w:rsid w:val="00264A06"/>
    <w:rsid w:val="00265B9D"/>
    <w:rsid w:val="00270752"/>
    <w:rsid w:val="002743D5"/>
    <w:rsid w:val="002768AC"/>
    <w:rsid w:val="00281C0D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369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734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D8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A7EE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2944"/>
    <w:rsid w:val="00CD2022"/>
    <w:rsid w:val="00CE1DE6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4270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2C1A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Wykaz wykonanych zamówień.docx</dmsv2BaseFileName>
    <dmsv2BaseDisplayName xmlns="http://schemas.microsoft.com/sharepoint/v3">Załącznik nr 7 – Wykaz wykonanych zamówień</dmsv2BaseDisplayName>
    <dmsv2SWPP2ObjectNumber xmlns="http://schemas.microsoft.com/sharepoint/v3">POST/DYS/OW/GZ/01299/2026                         </dmsv2SWPP2ObjectNumber>
    <dmsv2SWPP2SumMD5 xmlns="http://schemas.microsoft.com/sharepoint/v3">a036616e9534cc705b24c141449bd7bb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25068096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FJ3FSM7XJ42E-2014085795-684</_dlc_DocId>
    <_dlc_DocIdUrl xmlns="a19cb1c7-c5c7-46d4-85ae-d83685407bba">
      <Url>https://swpp2.dms.gkpge.pl/sites/43/_layouts/15/DocIdRedir.aspx?ID=FJ3FSM7XJ42E-2014085795-684</Url>
      <Description>FJ3FSM7XJ42E-2014085795-684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ACAEAA-4235-4593-984F-D171FE78258B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A87C1F5-C38A-4297-B17A-7B3EF3B7A76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7</cp:revision>
  <cp:lastPrinted>2024-07-15T11:21:00Z</cp:lastPrinted>
  <dcterms:created xsi:type="dcterms:W3CDTF">2026-02-25T10:16:00Z</dcterms:created>
  <dcterms:modified xsi:type="dcterms:W3CDTF">2026-04-28T13:36:00Z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981b610a-1561-4421-8708-1cefc9786909</vt:lpwstr>
  </property>
</Properties>
</file>